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3C8CB7A4" w:rsidR="00C44B8B" w:rsidRPr="0052681C" w:rsidRDefault="0058138D" w:rsidP="00720F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8138D">
              <w:rPr>
                <w:b/>
                <w:sz w:val="26"/>
                <w:szCs w:val="26"/>
              </w:rPr>
              <w:t>202</w:t>
            </w:r>
            <w:r w:rsidR="00720FC6">
              <w:rPr>
                <w:b/>
                <w:sz w:val="26"/>
                <w:szCs w:val="26"/>
                <w:lang w:val="en-US"/>
              </w:rPr>
              <w:t>B</w:t>
            </w:r>
            <w:r w:rsidRPr="0058138D">
              <w:rPr>
                <w:b/>
                <w:sz w:val="26"/>
                <w:szCs w:val="26"/>
              </w:rPr>
              <w:t>_</w:t>
            </w:r>
            <w:r w:rsidR="009F7350">
              <w:rPr>
                <w:b/>
                <w:sz w:val="26"/>
                <w:szCs w:val="26"/>
              </w:rPr>
              <w:t>2</w:t>
            </w:r>
            <w:r w:rsidR="00720FC6">
              <w:rPr>
                <w:b/>
                <w:sz w:val="26"/>
                <w:szCs w:val="26"/>
              </w:rPr>
              <w:t>58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63B48DAB" w:rsidR="00C44B8B" w:rsidRPr="0052681C" w:rsidRDefault="00A3482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2321871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42BBD73F" w:rsidR="00612811" w:rsidRPr="00FF22A4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720FC6">
        <w:rPr>
          <w:b/>
          <w:sz w:val="26"/>
          <w:szCs w:val="26"/>
        </w:rPr>
        <w:t xml:space="preserve">арматуры к СИП </w:t>
      </w:r>
      <w:r w:rsidR="00FA14B0">
        <w:rPr>
          <w:b/>
          <w:sz w:val="26"/>
          <w:szCs w:val="26"/>
        </w:rPr>
        <w:t>(</w:t>
      </w:r>
      <w:r w:rsidR="00AA2301">
        <w:rPr>
          <w:b/>
          <w:sz w:val="26"/>
          <w:szCs w:val="26"/>
          <w:lang w:val="en-US"/>
        </w:rPr>
        <w:t>C</w:t>
      </w:r>
      <w:r w:rsidR="00AA2301">
        <w:rPr>
          <w:b/>
          <w:sz w:val="26"/>
          <w:szCs w:val="26"/>
        </w:rPr>
        <w:t xml:space="preserve">оединитель </w:t>
      </w:r>
      <w:r w:rsidR="00AA2301">
        <w:rPr>
          <w:b/>
          <w:sz w:val="26"/>
          <w:szCs w:val="26"/>
          <w:lang w:val="en-US"/>
        </w:rPr>
        <w:t>UU</w:t>
      </w:r>
      <w:r w:rsidR="00AA2301">
        <w:rPr>
          <w:b/>
          <w:sz w:val="26"/>
          <w:szCs w:val="26"/>
        </w:rPr>
        <w:t xml:space="preserve"> 7-16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720FC6">
        <w:rPr>
          <w:b/>
          <w:sz w:val="26"/>
          <w:szCs w:val="26"/>
          <w:u w:val="single"/>
          <w:lang w:val="en-US"/>
        </w:rPr>
        <w:t>B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8FE" w14:textId="3132D389" w:rsidR="00C851B2" w:rsidRPr="00610D22" w:rsidRDefault="00C9305C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41E44" w:rsidRPr="00080FF6">
        <w:rPr>
          <w:sz w:val="24"/>
          <w:szCs w:val="24"/>
        </w:rPr>
        <w:t xml:space="preserve">Технические требования, характеристики </w:t>
      </w:r>
      <w:r w:rsidR="00720FC6">
        <w:rPr>
          <w:sz w:val="24"/>
          <w:szCs w:val="24"/>
        </w:rPr>
        <w:t>арматуры к СИП</w:t>
      </w:r>
      <w:r w:rsidR="005F3212" w:rsidRPr="00080FF6">
        <w:rPr>
          <w:sz w:val="24"/>
          <w:szCs w:val="24"/>
        </w:rPr>
        <w:t xml:space="preserve"> </w:t>
      </w:r>
      <w:r w:rsidR="004F4E9E" w:rsidRPr="00080FF6">
        <w:rPr>
          <w:sz w:val="24"/>
          <w:szCs w:val="24"/>
        </w:rPr>
        <w:t xml:space="preserve">должны соответствовать </w:t>
      </w:r>
      <w:r w:rsidR="009F7350">
        <w:rPr>
          <w:sz w:val="24"/>
          <w:szCs w:val="24"/>
        </w:rPr>
        <w:t xml:space="preserve">следующим </w:t>
      </w:r>
      <w:r w:rsidR="004F4E9E" w:rsidRPr="00080FF6">
        <w:rPr>
          <w:sz w:val="24"/>
          <w:szCs w:val="24"/>
        </w:rPr>
        <w:t>параметрам</w:t>
      </w:r>
      <w:r w:rsidR="009F7350">
        <w:rPr>
          <w:sz w:val="24"/>
          <w:szCs w:val="24"/>
        </w:rPr>
        <w:t>:</w:t>
      </w:r>
    </w:p>
    <w:p w14:paraId="583268FF" w14:textId="1432FD82" w:rsidR="00C851B2" w:rsidRPr="00610D22" w:rsidRDefault="00C851B2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03341263" w14:textId="2F254C09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44E2AEAA" wp14:editId="12F93443">
            <wp:extent cx="6128217" cy="3333750"/>
            <wp:effectExtent l="0" t="0" r="6350" b="0"/>
            <wp:docPr id="2" name="Рисунок 2" descr="&amp;Scy;&amp;ocy;&amp;iecy;&amp;dcy;&amp;icy;&amp;ncy;&amp;icy;&amp;tcy;&amp;iecy;&amp;lcy;&amp;softcy; UU 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ocy;&amp;iecy;&amp;dcy;&amp;icy;&amp;ncy;&amp;icy;&amp;tcy;&amp;iecy;&amp;lcy;&amp;softcy; UU 7-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02" cy="334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B31B0" w14:textId="646239AF" w:rsidR="00A34829" w:rsidRDefault="00E017F3" w:rsidP="00E017F3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8B07AE" w:rsidRPr="008B07AE">
        <w:rPr>
          <w:sz w:val="24"/>
          <w:szCs w:val="24"/>
        </w:rPr>
        <w:t>Предназначен для соединения серьги С 7-16, входящей в состав траверсы, с оконцевателем типа "пестик" полимерного натяжного изолятора. МРНЗ 70 кН.</w:t>
      </w:r>
      <w:bookmarkStart w:id="0" w:name="_GoBack"/>
      <w:bookmarkEnd w:id="0"/>
    </w:p>
    <w:p w14:paraId="2D8C62B4" w14:textId="77777777" w:rsidR="00E017F3" w:rsidRPr="00A34829" w:rsidRDefault="00E017F3" w:rsidP="00E017F3">
      <w:pPr>
        <w:ind w:firstLine="0"/>
        <w:jc w:val="left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38"/>
        <w:gridCol w:w="3003"/>
        <w:gridCol w:w="1862"/>
      </w:tblGrid>
      <w:tr w:rsidR="00A34829" w:rsidRPr="00A34829" w14:paraId="052B9E44" w14:textId="77777777" w:rsidTr="00E017F3">
        <w:trPr>
          <w:tblCellSpacing w:w="7" w:type="dxa"/>
          <w:jc w:val="center"/>
        </w:trPr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DDAB8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C9E03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>Разрушающая нагрузка, кН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69269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>Масса, г</w:t>
            </w:r>
          </w:p>
        </w:tc>
      </w:tr>
      <w:tr w:rsidR="00A34829" w:rsidRPr="00A34829" w14:paraId="6B62B5C2" w14:textId="77777777" w:rsidTr="00E017F3">
        <w:trPr>
          <w:tblCellSpacing w:w="7" w:type="dxa"/>
          <w:jc w:val="center"/>
        </w:trPr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33B31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sz w:val="24"/>
                <w:szCs w:val="24"/>
              </w:rPr>
              <w:t>UU 7-16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2B23F" w14:textId="44E3D21B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</w:t>
            </w:r>
            <w:r w:rsidRPr="00A34829">
              <w:rPr>
                <w:sz w:val="24"/>
                <w:szCs w:val="24"/>
              </w:rPr>
              <w:t>70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D0702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sz w:val="24"/>
                <w:szCs w:val="24"/>
              </w:rPr>
              <w:t>400</w:t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583269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C842601" w14:textId="77777777" w:rsidR="00720FC6" w:rsidRDefault="00720FC6" w:rsidP="00720FC6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4B2BD32" w14:textId="77777777" w:rsidR="00720FC6" w:rsidRPr="00612811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810EFEC" w14:textId="77777777" w:rsidR="00720FC6" w:rsidRPr="009E2E20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2CD0F286" w14:textId="77777777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F4C496" w14:textId="77777777" w:rsidR="00720FC6" w:rsidRPr="0026458C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7269A63" w14:textId="77777777" w:rsidR="00720FC6" w:rsidRPr="009E2E20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EFDB761" w14:textId="5CB756B1" w:rsidR="00720FC6" w:rsidRPr="009E2E20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6710843" w14:textId="23947FC8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956CE48" w14:textId="26C7AB3A" w:rsidR="00720FC6" w:rsidRPr="004C22DB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2344EC3" w14:textId="77777777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BE67EF" w14:textId="77777777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2A5EE2C" w14:textId="125CD598" w:rsidR="00720FC6" w:rsidRPr="009E2E20" w:rsidRDefault="00720FC6" w:rsidP="00720FC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832690E" w14:textId="3865F33C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720FC6">
        <w:rPr>
          <w:sz w:val="24"/>
          <w:szCs w:val="24"/>
        </w:rPr>
        <w:t>А</w:t>
      </w:r>
      <w:r w:rsidR="001C72DB" w:rsidRPr="0052681C">
        <w:rPr>
          <w:sz w:val="24"/>
          <w:szCs w:val="24"/>
        </w:rPr>
        <w:t xml:space="preserve">рматура </w:t>
      </w:r>
      <w:r w:rsidR="00720FC6">
        <w:rPr>
          <w:sz w:val="24"/>
          <w:szCs w:val="24"/>
        </w:rPr>
        <w:t>к СИП должна</w:t>
      </w:r>
      <w:r w:rsidR="001C72DB" w:rsidRPr="0052681C">
        <w:rPr>
          <w:sz w:val="24"/>
          <w:szCs w:val="24"/>
        </w:rPr>
        <w:t xml:space="preserve">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832690F" w14:textId="61EB64D1" w:rsidR="0052681C" w:rsidRPr="00C851B2" w:rsidRDefault="009F7350" w:rsidP="00720FC6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п.1 ТЗ</w:t>
      </w:r>
      <w:r w:rsidR="00C9305C">
        <w:rPr>
          <w:sz w:val="24"/>
          <w:szCs w:val="24"/>
        </w:rPr>
        <w:t>;</w:t>
      </w:r>
    </w:p>
    <w:p w14:paraId="58441CE1" w14:textId="7FF36AD0" w:rsidR="00720FC6" w:rsidRP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20FC6">
        <w:rPr>
          <w:sz w:val="24"/>
          <w:szCs w:val="24"/>
        </w:rPr>
        <w:t>ГОСТ 13276 – 79 «Арматура линейная. Общие технические условия»;</w:t>
      </w:r>
    </w:p>
    <w:p w14:paraId="4814B76F" w14:textId="5DDB7A0B" w:rsidR="00720FC6" w:rsidRP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720FC6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DCDF30A" w14:textId="1F2EE0E5" w:rsidR="00720FC6" w:rsidRP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720FC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F1BF0B" w14:textId="056DB202" w:rsidR="00720FC6" w:rsidRP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720FC6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E8B15F1" w14:textId="77777777" w:rsidR="00720FC6" w:rsidRPr="00612811" w:rsidRDefault="00720FC6" w:rsidP="00720FC6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8D585F5" w14:textId="77777777" w:rsidR="00720FC6" w:rsidRDefault="00720FC6" w:rsidP="00720FC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</w:t>
      </w:r>
      <w:r w:rsidRPr="00F64478">
        <w:rPr>
          <w:sz w:val="24"/>
          <w:szCs w:val="24"/>
        </w:rPr>
        <w:lastRenderedPageBreak/>
        <w:t xml:space="preserve">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80E5D1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5FD4649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07E43AD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6F6FFB7" w14:textId="77777777" w:rsidR="00720FC6" w:rsidRPr="00DE1E02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5CBCEE57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1057CC" w14:textId="77777777" w:rsidR="00720FC6" w:rsidRPr="004D4E32" w:rsidRDefault="00720FC6" w:rsidP="00720F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904FEEF" w14:textId="77777777" w:rsidR="00720FC6" w:rsidRPr="00DE1E02" w:rsidRDefault="00720FC6" w:rsidP="00720FC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FB4D7CA" w14:textId="77777777" w:rsidR="00720FC6" w:rsidRDefault="00720FC6" w:rsidP="00720F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7265E" w14:textId="77777777" w:rsidR="00720FC6" w:rsidRPr="004D4E32" w:rsidRDefault="00720FC6" w:rsidP="00720F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E17B0A6" w14:textId="77777777" w:rsidR="00720FC6" w:rsidRPr="00DE1E02" w:rsidRDefault="00720FC6" w:rsidP="00720FC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E0BB99" w14:textId="77777777" w:rsidR="00720FC6" w:rsidRPr="00612811" w:rsidRDefault="00720FC6" w:rsidP="00720F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89E0FB" w14:textId="77777777" w:rsidR="00720FC6" w:rsidRPr="004D4E32" w:rsidRDefault="00720FC6" w:rsidP="00720F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188D587" w14:textId="77777777" w:rsidR="00720FC6" w:rsidRPr="00530F83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9745570" w14:textId="77777777" w:rsidR="00720FC6" w:rsidRPr="00A74D8D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EFE88C6" w14:textId="77777777" w:rsidR="00720FC6" w:rsidRPr="00A74D8D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5D1DAA9" w14:textId="77777777" w:rsidR="00720FC6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EBE7137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0A336F" w14:textId="77777777" w:rsidR="00720FC6" w:rsidRPr="00530F83" w:rsidRDefault="00720FC6" w:rsidP="00720F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163E4E4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050E82E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AE7EF2C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ECF493F" w14:textId="77777777" w:rsidR="00720FC6" w:rsidRPr="00530F83" w:rsidRDefault="00720FC6" w:rsidP="00720FC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139BCB2" w14:textId="77777777" w:rsidR="00720FC6" w:rsidRPr="00F64478" w:rsidRDefault="00720FC6" w:rsidP="00720FC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lastRenderedPageBreak/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F08C517" w14:textId="77777777" w:rsidR="00720FC6" w:rsidRDefault="00720FC6" w:rsidP="00720FC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E7DE7AF" w14:textId="77777777" w:rsidR="00720FC6" w:rsidRPr="00BB6EA4" w:rsidRDefault="00720FC6" w:rsidP="00720FC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F2E06BA" w14:textId="71DF7D4B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3C50BF9" w14:textId="77777777" w:rsidR="00720FC6" w:rsidRDefault="00720FC6" w:rsidP="00720FC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32692D" w14:textId="77777777" w:rsidR="001D6900" w:rsidRPr="0052681C" w:rsidRDefault="001D6900" w:rsidP="00451C4D">
      <w:pPr>
        <w:rPr>
          <w:sz w:val="26"/>
          <w:szCs w:val="26"/>
        </w:rPr>
      </w:pPr>
    </w:p>
    <w:p w14:paraId="5832692E" w14:textId="77777777" w:rsidR="004A2665" w:rsidRPr="0052681C" w:rsidRDefault="004A2665" w:rsidP="00451C4D">
      <w:pPr>
        <w:rPr>
          <w:sz w:val="26"/>
          <w:szCs w:val="26"/>
        </w:rPr>
      </w:pPr>
    </w:p>
    <w:p w14:paraId="5832692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32693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83269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C6A71" w14:textId="77777777" w:rsidR="00EE03BA" w:rsidRDefault="00EE03BA">
      <w:r>
        <w:separator/>
      </w:r>
    </w:p>
  </w:endnote>
  <w:endnote w:type="continuationSeparator" w:id="0">
    <w:p w14:paraId="32D3A482" w14:textId="77777777" w:rsidR="00EE03BA" w:rsidRDefault="00EE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03F3C" w14:textId="77777777" w:rsidR="00EE03BA" w:rsidRDefault="00EE03BA">
      <w:r>
        <w:separator/>
      </w:r>
    </w:p>
  </w:footnote>
  <w:footnote w:type="continuationSeparator" w:id="0">
    <w:p w14:paraId="738A2D05" w14:textId="77777777" w:rsidR="00EE03BA" w:rsidRDefault="00EE0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8"/>
  </w:num>
  <w:num w:numId="13">
    <w:abstractNumId w:val="14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C9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516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0FC6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7AE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350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968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A44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3BA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22C55DAB-6873-4A99-A605-30192E7CA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5D22C-882F-4E61-8BBE-AD840896E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21A202-D245-41B0-B707-BB629FE8B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174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Сергей Ильин</cp:lastModifiedBy>
  <cp:revision>8</cp:revision>
  <cp:lastPrinted>2010-09-30T14:29:00Z</cp:lastPrinted>
  <dcterms:created xsi:type="dcterms:W3CDTF">2016-02-24T07:55:00Z</dcterms:created>
  <dcterms:modified xsi:type="dcterms:W3CDTF">2018-04-08T11:37:00Z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